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6A6" w:rsidRPr="00817CE1" w:rsidRDefault="005717E6" w:rsidP="00817CE1">
      <w:pPr>
        <w:tabs>
          <w:tab w:val="left" w:pos="3283"/>
          <w:tab w:val="left" w:pos="3398"/>
        </w:tabs>
        <w:rPr>
          <w:rFonts w:ascii="Comic Sans MS" w:hAnsi="Comic Sans MS"/>
        </w:rPr>
      </w:pPr>
      <w:r>
        <w:rPr>
          <w:rFonts w:ascii="Comic Sans MS" w:hAnsi="Comic Sans MS"/>
        </w:rPr>
        <w:t>Assessment</w:t>
      </w:r>
      <w:r w:rsidR="007A277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Friday </w:t>
      </w:r>
      <w:r w:rsidR="009F41D3">
        <w:rPr>
          <w:rFonts w:ascii="Comic Sans MS" w:hAnsi="Comic Sans MS"/>
        </w:rPr>
        <w:t>15th</w:t>
      </w:r>
      <w:r>
        <w:rPr>
          <w:rFonts w:ascii="Comic Sans MS" w:hAnsi="Comic Sans MS"/>
        </w:rPr>
        <w:t xml:space="preserve"> May</w:t>
      </w:r>
      <w:r w:rsidR="00817CE1">
        <w:rPr>
          <w:rFonts w:ascii="Comic Sans MS" w:hAnsi="Comic Sans MS"/>
        </w:rPr>
        <w:tab/>
        <w:t xml:space="preserve">     </w:t>
      </w:r>
      <w:r w:rsidR="00817CE1">
        <w:rPr>
          <w:rFonts w:ascii="Comic Sans MS" w:hAnsi="Comic Sans MS"/>
        </w:rPr>
        <w:tab/>
        <w:t xml:space="preserve">               </w:t>
      </w:r>
      <w:r w:rsidR="00817CE1" w:rsidRPr="00817CE1">
        <w:rPr>
          <w:rFonts w:ascii="Comic Sans MS" w:hAnsi="Comic Sans MS"/>
        </w:rPr>
        <w:t xml:space="preserve">Spelling Dictations  auto prefix </w:t>
      </w:r>
      <w:r w:rsidR="00817CE1">
        <w:rPr>
          <w:rFonts w:ascii="Comic Sans MS" w:hAnsi="Comic Sans MS"/>
        </w:rPr>
        <w:t xml:space="preserve">          </w:t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F41D3" w:rsidTr="0024235D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9F41D3" w:rsidRDefault="009F41D3" w:rsidP="009D7658"/>
        </w:tc>
      </w:tr>
      <w:tr w:rsidR="009F41D3" w:rsidTr="0024235D">
        <w:trPr>
          <w:trHeight w:val="405"/>
        </w:trPr>
        <w:tc>
          <w:tcPr>
            <w:tcW w:w="360" w:type="dxa"/>
          </w:tcPr>
          <w:p w:rsidR="009F41D3" w:rsidRDefault="009F41D3" w:rsidP="009D7658">
            <w:bookmarkStart w:id="0" w:name="_GoBack" w:colFirst="4" w:colLast="4"/>
          </w:p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</w:tcPr>
          <w:p w:rsidR="009F41D3" w:rsidRDefault="009F41D3" w:rsidP="009D7658"/>
        </w:tc>
      </w:tr>
      <w:tr w:rsidR="009F41D3" w:rsidTr="0024235D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</w:tr>
      <w:bookmarkEnd w:id="0"/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F41D3" w:rsidTr="00890D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9F41D3" w:rsidRDefault="009F41D3" w:rsidP="009D7658"/>
        </w:tc>
      </w:tr>
      <w:tr w:rsidR="009F41D3" w:rsidTr="00890DC0">
        <w:trPr>
          <w:trHeight w:val="405"/>
        </w:trPr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</w:tcPr>
          <w:p w:rsidR="009F41D3" w:rsidRDefault="009F41D3" w:rsidP="009D7658"/>
        </w:tc>
      </w:tr>
      <w:tr w:rsidR="009F41D3" w:rsidTr="00716E3C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</w:tr>
    </w:tbl>
    <w:p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:rsidR="001226A6" w:rsidRDefault="001226A6" w:rsidP="008F7438">
      <w:pPr>
        <w:tabs>
          <w:tab w:val="left" w:pos="975"/>
        </w:tabs>
      </w:pPr>
    </w:p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9F41D3" w:rsidTr="00890D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</w:tr>
      <w:tr w:rsidR="009F41D3" w:rsidTr="00890DC0">
        <w:trPr>
          <w:trHeight w:val="405"/>
        </w:trPr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</w:tr>
      <w:tr w:rsidR="009F41D3" w:rsidTr="009F41D3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F41D3" w:rsidTr="00890D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9F41D3" w:rsidRDefault="009F41D3" w:rsidP="009D7658"/>
        </w:tc>
      </w:tr>
      <w:tr w:rsidR="009F41D3" w:rsidTr="00890DC0">
        <w:trPr>
          <w:trHeight w:val="405"/>
        </w:trPr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</w:tcPr>
          <w:p w:rsidR="009F41D3" w:rsidRDefault="009F41D3" w:rsidP="009D7658"/>
        </w:tc>
      </w:tr>
      <w:tr w:rsidR="009F41D3" w:rsidTr="00890DC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F41D3" w:rsidTr="00890D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</w:tr>
      <w:tr w:rsidR="009F41D3" w:rsidTr="00890DC0">
        <w:trPr>
          <w:trHeight w:val="405"/>
        </w:trPr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top w:val="nil"/>
              <w:bottom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top w:val="nil"/>
              <w:bottom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</w:tr>
      <w:tr w:rsidR="009F41D3" w:rsidTr="00890DC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4D2050" w:rsidRDefault="004D2050" w:rsidP="004D2050">
      <w:pPr>
        <w:tabs>
          <w:tab w:val="left" w:pos="1309"/>
        </w:tabs>
      </w:pPr>
    </w:p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9F41D3" w:rsidTr="00890D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F41D3" w:rsidRDefault="009F41D3" w:rsidP="009D7658"/>
        </w:tc>
      </w:tr>
      <w:tr w:rsidR="009F41D3" w:rsidTr="00890DC0">
        <w:trPr>
          <w:trHeight w:val="405"/>
        </w:trPr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</w:tcPr>
          <w:p w:rsidR="009F41D3" w:rsidRDefault="009F41D3" w:rsidP="009D7658"/>
        </w:tc>
      </w:tr>
      <w:tr w:rsidR="009F41D3" w:rsidTr="00890DC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9F41D3" w:rsidRDefault="009F41D3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A7468F" w:rsidRDefault="00A7468F"/>
    <w:p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:rsidTr="00890D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4D2050" w:rsidRDefault="004D205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4D2050" w:rsidRDefault="004D2050" w:rsidP="009D7658"/>
        </w:tc>
      </w:tr>
      <w:tr w:rsidR="004D2050" w:rsidTr="00890DC0">
        <w:trPr>
          <w:trHeight w:val="405"/>
        </w:trPr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  <w:tcBorders>
              <w:top w:val="nil"/>
            </w:tcBorders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  <w:tcBorders>
              <w:bottom w:val="nil"/>
            </w:tcBorders>
          </w:tcPr>
          <w:p w:rsidR="004D2050" w:rsidRDefault="004D2050" w:rsidP="009D7658"/>
        </w:tc>
      </w:tr>
      <w:tr w:rsidR="004D2050" w:rsidTr="00890DC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4D2050" w:rsidRDefault="004D2050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C41B4D" w:rsidRDefault="00C41B4D"/>
    <w:p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F41D3" w:rsidTr="00890D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F41D3" w:rsidRDefault="009F41D3" w:rsidP="009D7658"/>
        </w:tc>
      </w:tr>
      <w:tr w:rsidR="009F41D3" w:rsidTr="00890DC0">
        <w:trPr>
          <w:trHeight w:val="405"/>
        </w:trPr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9F41D3" w:rsidRDefault="009F41D3" w:rsidP="009D7658"/>
        </w:tc>
      </w:tr>
      <w:tr w:rsidR="009F41D3" w:rsidTr="00890DC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9F41D3" w:rsidRDefault="009F41D3" w:rsidP="009D7658"/>
        </w:tc>
        <w:tc>
          <w:tcPr>
            <w:tcW w:w="360" w:type="dxa"/>
            <w:shd w:val="clear" w:color="auto" w:fill="000000" w:themeFill="text1"/>
          </w:tcPr>
          <w:p w:rsidR="009F41D3" w:rsidRDefault="009F41D3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9F41D3" w:rsidRDefault="009F41D3" w:rsidP="009D7658"/>
        </w:tc>
      </w:tr>
    </w:tbl>
    <w:p w:rsidR="00C41B4D" w:rsidRDefault="00C41B4D" w:rsidP="00A7468F">
      <w:pPr>
        <w:pStyle w:val="ListParagraph"/>
        <w:numPr>
          <w:ilvl w:val="0"/>
          <w:numId w:val="1"/>
        </w:numPr>
      </w:pPr>
    </w:p>
    <w:p w:rsidR="00A7468F" w:rsidRDefault="00A7468F"/>
    <w:p w:rsidR="004D2050" w:rsidRDefault="00817CE1" w:rsidP="004D2050">
      <w:pPr>
        <w:tabs>
          <w:tab w:val="left" w:pos="1159"/>
        </w:tabs>
      </w:pPr>
      <w:r>
        <w:t xml:space="preserve">       </w:t>
      </w:r>
      <w:r w:rsidR="004D2050"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817CE1" w:rsidTr="00890D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817CE1" w:rsidRDefault="00817CE1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</w:tr>
      <w:tr w:rsidR="00817CE1" w:rsidTr="00890DC0">
        <w:trPr>
          <w:trHeight w:val="405"/>
        </w:trPr>
        <w:tc>
          <w:tcPr>
            <w:tcW w:w="360" w:type="dxa"/>
          </w:tcPr>
          <w:p w:rsidR="00817CE1" w:rsidRDefault="00817CE1" w:rsidP="009D7658"/>
        </w:tc>
        <w:tc>
          <w:tcPr>
            <w:tcW w:w="360" w:type="dxa"/>
          </w:tcPr>
          <w:p w:rsidR="00817CE1" w:rsidRDefault="00817CE1" w:rsidP="009D7658"/>
        </w:tc>
        <w:tc>
          <w:tcPr>
            <w:tcW w:w="360" w:type="dxa"/>
            <w:tcBorders>
              <w:top w:val="nil"/>
            </w:tcBorders>
          </w:tcPr>
          <w:p w:rsidR="00817CE1" w:rsidRDefault="00817CE1" w:rsidP="009D7658"/>
        </w:tc>
        <w:tc>
          <w:tcPr>
            <w:tcW w:w="360" w:type="dxa"/>
          </w:tcPr>
          <w:p w:rsidR="00817CE1" w:rsidRDefault="00817CE1" w:rsidP="009D7658"/>
        </w:tc>
        <w:tc>
          <w:tcPr>
            <w:tcW w:w="360" w:type="dxa"/>
          </w:tcPr>
          <w:p w:rsidR="00817CE1" w:rsidRDefault="00817CE1" w:rsidP="009D7658"/>
        </w:tc>
        <w:tc>
          <w:tcPr>
            <w:tcW w:w="360" w:type="dxa"/>
          </w:tcPr>
          <w:p w:rsidR="00817CE1" w:rsidRDefault="00817CE1" w:rsidP="009D7658"/>
        </w:tc>
        <w:tc>
          <w:tcPr>
            <w:tcW w:w="360" w:type="dxa"/>
            <w:tcBorders>
              <w:top w:val="nil"/>
            </w:tcBorders>
          </w:tcPr>
          <w:p w:rsidR="00817CE1" w:rsidRDefault="00817CE1" w:rsidP="009D7658"/>
        </w:tc>
        <w:tc>
          <w:tcPr>
            <w:tcW w:w="360" w:type="dxa"/>
          </w:tcPr>
          <w:p w:rsidR="00817CE1" w:rsidRDefault="00817CE1" w:rsidP="009D7658"/>
        </w:tc>
        <w:tc>
          <w:tcPr>
            <w:tcW w:w="360" w:type="dxa"/>
            <w:tcBorders>
              <w:top w:val="nil"/>
            </w:tcBorders>
          </w:tcPr>
          <w:p w:rsidR="00817CE1" w:rsidRDefault="00817CE1" w:rsidP="009D7658"/>
        </w:tc>
        <w:tc>
          <w:tcPr>
            <w:tcW w:w="360" w:type="dxa"/>
          </w:tcPr>
          <w:p w:rsidR="00817CE1" w:rsidRDefault="00817CE1" w:rsidP="009D7658"/>
        </w:tc>
      </w:tr>
      <w:tr w:rsidR="00817CE1" w:rsidTr="00817CE1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  <w:tc>
          <w:tcPr>
            <w:tcW w:w="360" w:type="dxa"/>
            <w:shd w:val="clear" w:color="auto" w:fill="000000" w:themeFill="text1"/>
          </w:tcPr>
          <w:p w:rsidR="00817CE1" w:rsidRDefault="00817CE1" w:rsidP="009D7658"/>
        </w:tc>
      </w:tr>
    </w:tbl>
    <w:p w:rsidR="007A2774" w:rsidRDefault="00817CE1" w:rsidP="00817CE1">
      <w:pPr>
        <w:tabs>
          <w:tab w:val="left" w:pos="1159"/>
        </w:tabs>
      </w:pPr>
      <w:r>
        <w:t xml:space="preserve">        9.</w:t>
      </w:r>
    </w:p>
    <w:p w:rsidR="007A2774" w:rsidRDefault="007A2774" w:rsidP="007A2774"/>
    <w:p w:rsidR="007A2774" w:rsidRPr="007A2774" w:rsidRDefault="007A2774" w:rsidP="007A2774">
      <w:pPr>
        <w:tabs>
          <w:tab w:val="left" w:pos="2280"/>
        </w:tabs>
      </w:pPr>
      <w:r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817CE1" w:rsidTr="00890DC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817CE1" w:rsidRDefault="00817CE1" w:rsidP="001F270D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</w:tr>
      <w:tr w:rsidR="00817CE1" w:rsidTr="00890DC0">
        <w:trPr>
          <w:trHeight w:val="405"/>
        </w:trPr>
        <w:tc>
          <w:tcPr>
            <w:tcW w:w="360" w:type="dxa"/>
          </w:tcPr>
          <w:p w:rsidR="00817CE1" w:rsidRDefault="00817CE1" w:rsidP="001F270D"/>
        </w:tc>
        <w:tc>
          <w:tcPr>
            <w:tcW w:w="360" w:type="dxa"/>
          </w:tcPr>
          <w:p w:rsidR="00817CE1" w:rsidRDefault="00817CE1" w:rsidP="001F270D"/>
        </w:tc>
        <w:tc>
          <w:tcPr>
            <w:tcW w:w="360" w:type="dxa"/>
            <w:tcBorders>
              <w:top w:val="nil"/>
            </w:tcBorders>
          </w:tcPr>
          <w:p w:rsidR="00817CE1" w:rsidRDefault="00817CE1" w:rsidP="001F270D"/>
        </w:tc>
        <w:tc>
          <w:tcPr>
            <w:tcW w:w="360" w:type="dxa"/>
          </w:tcPr>
          <w:p w:rsidR="00817CE1" w:rsidRDefault="00817CE1" w:rsidP="001F270D"/>
        </w:tc>
        <w:tc>
          <w:tcPr>
            <w:tcW w:w="360" w:type="dxa"/>
          </w:tcPr>
          <w:p w:rsidR="00817CE1" w:rsidRDefault="00817CE1" w:rsidP="001F270D"/>
        </w:tc>
        <w:tc>
          <w:tcPr>
            <w:tcW w:w="360" w:type="dxa"/>
          </w:tcPr>
          <w:p w:rsidR="00817CE1" w:rsidRDefault="00817CE1" w:rsidP="001F270D"/>
        </w:tc>
        <w:tc>
          <w:tcPr>
            <w:tcW w:w="360" w:type="dxa"/>
            <w:tcBorders>
              <w:top w:val="nil"/>
            </w:tcBorders>
          </w:tcPr>
          <w:p w:rsidR="00817CE1" w:rsidRDefault="00817CE1" w:rsidP="001F270D"/>
        </w:tc>
        <w:tc>
          <w:tcPr>
            <w:tcW w:w="360" w:type="dxa"/>
          </w:tcPr>
          <w:p w:rsidR="00817CE1" w:rsidRDefault="00817CE1" w:rsidP="001F270D"/>
        </w:tc>
        <w:tc>
          <w:tcPr>
            <w:tcW w:w="360" w:type="dxa"/>
          </w:tcPr>
          <w:p w:rsidR="00817CE1" w:rsidRDefault="00817CE1" w:rsidP="001F270D"/>
        </w:tc>
      </w:tr>
      <w:tr w:rsidR="00817CE1" w:rsidTr="006D1EC9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  <w:tc>
          <w:tcPr>
            <w:tcW w:w="360" w:type="dxa"/>
            <w:shd w:val="clear" w:color="auto" w:fill="000000" w:themeFill="text1"/>
          </w:tcPr>
          <w:p w:rsidR="00817CE1" w:rsidRDefault="00817CE1" w:rsidP="001F270D"/>
        </w:tc>
      </w:tr>
    </w:tbl>
    <w:p w:rsidR="00C41B4D" w:rsidRPr="007A2774" w:rsidRDefault="00817CE1" w:rsidP="007A2774">
      <w:pPr>
        <w:tabs>
          <w:tab w:val="left" w:pos="2280"/>
        </w:tabs>
      </w:pPr>
      <w:r>
        <w:t xml:space="preserve">        10.</w:t>
      </w:r>
    </w:p>
    <w:sectPr w:rsidR="00C41B4D" w:rsidRPr="007A2774" w:rsidSect="00817C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A6"/>
    <w:rsid w:val="001226A6"/>
    <w:rsid w:val="001D59B5"/>
    <w:rsid w:val="00205F17"/>
    <w:rsid w:val="002233FF"/>
    <w:rsid w:val="00240670"/>
    <w:rsid w:val="0024235D"/>
    <w:rsid w:val="00252209"/>
    <w:rsid w:val="004D2050"/>
    <w:rsid w:val="004F07AC"/>
    <w:rsid w:val="00564C64"/>
    <w:rsid w:val="005717E6"/>
    <w:rsid w:val="005F35C4"/>
    <w:rsid w:val="006502BE"/>
    <w:rsid w:val="006658E0"/>
    <w:rsid w:val="00731BFE"/>
    <w:rsid w:val="007A2774"/>
    <w:rsid w:val="00817CE1"/>
    <w:rsid w:val="00866DEB"/>
    <w:rsid w:val="00890DC0"/>
    <w:rsid w:val="008D2B77"/>
    <w:rsid w:val="008F622E"/>
    <w:rsid w:val="008F7438"/>
    <w:rsid w:val="009F41D3"/>
    <w:rsid w:val="00A7468F"/>
    <w:rsid w:val="00AA1AF3"/>
    <w:rsid w:val="00C14D25"/>
    <w:rsid w:val="00C41B4D"/>
    <w:rsid w:val="00C9631A"/>
    <w:rsid w:val="00D34667"/>
    <w:rsid w:val="00D6055A"/>
    <w:rsid w:val="00E54EBE"/>
    <w:rsid w:val="00E65362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414F23-0374-4E81-A569-1FA1B5272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B6185-2045-48AF-9DFE-6C7E5F3F3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738ADCF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LGraves</cp:lastModifiedBy>
  <cp:revision>2</cp:revision>
  <dcterms:created xsi:type="dcterms:W3CDTF">2020-05-07T08:28:00Z</dcterms:created>
  <dcterms:modified xsi:type="dcterms:W3CDTF">2020-05-07T08:28:00Z</dcterms:modified>
</cp:coreProperties>
</file>